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C43C84" w:rsidRPr="00C43C84" w:rsidRDefault="00410F1F" w:rsidP="00C43C84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C43C84" w:rsidRPr="00C43C84">
        <w:rPr>
          <w:b/>
          <w:color w:val="000000"/>
          <w:sz w:val="23"/>
          <w:szCs w:val="23"/>
        </w:rPr>
        <w:t>1.</w:t>
      </w:r>
      <w:r w:rsidR="00C43C84" w:rsidRPr="00C43C84">
        <w:rPr>
          <w:b/>
          <w:color w:val="000000"/>
          <w:sz w:val="23"/>
          <w:szCs w:val="23"/>
        </w:rPr>
        <w:tab/>
        <w:t>Земельный участок находится в зоне затопления территории ЗГО, прилегающая к реке Ай. Реестровый номер – 74:25-6.1681.</w:t>
      </w:r>
    </w:p>
    <w:p w:rsidR="00C43C84" w:rsidRPr="00C43C84" w:rsidRDefault="00C43C84" w:rsidP="00C43C84">
      <w:pPr>
        <w:widowControl/>
        <w:jc w:val="both"/>
        <w:rPr>
          <w:b/>
          <w:color w:val="000000"/>
          <w:sz w:val="23"/>
          <w:szCs w:val="23"/>
        </w:rPr>
      </w:pPr>
      <w:r w:rsidRPr="00C43C84">
        <w:rPr>
          <w:b/>
          <w:color w:val="000000"/>
          <w:sz w:val="23"/>
          <w:szCs w:val="23"/>
        </w:rPr>
        <w:t>2.</w:t>
      </w:r>
      <w:r w:rsidRPr="00C43C84">
        <w:rPr>
          <w:b/>
          <w:color w:val="000000"/>
          <w:sz w:val="23"/>
          <w:szCs w:val="23"/>
        </w:rPr>
        <w:tab/>
        <w:t>Земельный участок находится в зоне подтопления, прилегающей к зоне затопления ЗГО, прилегающая к реке Ай. Реестровый номер – 74:25-6.1682.</w:t>
      </w:r>
    </w:p>
    <w:p w:rsidR="00410F1F" w:rsidRPr="002464C1" w:rsidRDefault="00C43C84" w:rsidP="00C43C84">
      <w:pPr>
        <w:widowControl/>
        <w:jc w:val="both"/>
        <w:rPr>
          <w:color w:val="000000"/>
          <w:sz w:val="23"/>
          <w:szCs w:val="23"/>
        </w:rPr>
      </w:pPr>
      <w:r w:rsidRPr="00C43C84">
        <w:rPr>
          <w:b/>
          <w:color w:val="000000"/>
          <w:sz w:val="23"/>
          <w:szCs w:val="23"/>
        </w:rPr>
        <w:t>3.</w:t>
      </w:r>
      <w:r w:rsidRPr="00C43C84">
        <w:rPr>
          <w:b/>
          <w:color w:val="000000"/>
          <w:sz w:val="23"/>
          <w:szCs w:val="23"/>
        </w:rPr>
        <w:tab/>
        <w:t>Земельный участок находится в водоохранной зоне р. Черная на территории ЗГО. Реестровый номер – 74:25-6.1745.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47B94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43C84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2025-10-02T10:29:00Z</dcterms:created>
  <dcterms:modified xsi:type="dcterms:W3CDTF">2025-10-02T10:29:00Z</dcterms:modified>
</cp:coreProperties>
</file>